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BB8C2" w14:textId="0A96EAFB" w:rsidR="007F59EA" w:rsidRPr="007F05E6" w:rsidRDefault="007F59EA" w:rsidP="00474F67">
      <w:pPr>
        <w:pStyle w:val="Unittitle"/>
      </w:pPr>
      <w:r>
        <w:t>10.</w:t>
      </w:r>
      <w:r w:rsidRPr="00FF4100">
        <w:t xml:space="preserve"> </w:t>
      </w:r>
      <w:r w:rsidRPr="00CB3374">
        <w:t xml:space="preserve">Digital </w:t>
      </w:r>
      <w:r>
        <w:t>t</w:t>
      </w:r>
      <w:r w:rsidRPr="00CB3374">
        <w:t xml:space="preserve">echnology in </w:t>
      </w:r>
      <w:r>
        <w:t>c</w:t>
      </w:r>
      <w:r w:rsidRPr="00CB3374">
        <w:t>onstruction</w:t>
      </w:r>
    </w:p>
    <w:p w14:paraId="5C6BB9C0" w14:textId="44FB42D6" w:rsidR="007F59EA" w:rsidRPr="00692A45" w:rsidRDefault="007F59EA" w:rsidP="001F2F64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Pr="004D0A5C">
        <w:t>Just-</w:t>
      </w:r>
      <w:r>
        <w:t>i</w:t>
      </w:r>
      <w:r w:rsidRPr="004D0A5C">
        <w:t>n-</w:t>
      </w:r>
      <w:r>
        <w:t>t</w:t>
      </w:r>
      <w:r w:rsidRPr="004D0A5C">
        <w:t>ime (JIT)</w:t>
      </w:r>
      <w:r>
        <w:t xml:space="preserve"> (tutor)</w:t>
      </w:r>
    </w:p>
    <w:p w14:paraId="2BC1E6D6" w14:textId="77777777" w:rsidR="007F59EA" w:rsidRDefault="007F59EA" w:rsidP="004D0A5C">
      <w:pPr>
        <w:pStyle w:val="Answer"/>
        <w:ind w:left="0"/>
      </w:pPr>
      <w:r w:rsidRPr="004D0A5C">
        <w:t xml:space="preserve">Investigate the use of just-in-time </w:t>
      </w:r>
      <w:r>
        <w:t xml:space="preserve">(JIT) </w:t>
      </w:r>
      <w:r w:rsidRPr="004D0A5C">
        <w:t>in construction</w:t>
      </w:r>
      <w:r>
        <w:t xml:space="preserve"> within the industry.</w:t>
      </w:r>
    </w:p>
    <w:p w14:paraId="48C16713" w14:textId="77777777" w:rsidR="007F59EA" w:rsidRDefault="007F59EA" w:rsidP="004D0A5C">
      <w:pPr>
        <w:pStyle w:val="Answer"/>
        <w:ind w:left="0"/>
      </w:pPr>
    </w:p>
    <w:p w14:paraId="3E9C1ABF" w14:textId="77777777" w:rsidR="007F59EA" w:rsidRDefault="007F59EA" w:rsidP="004D0A5C">
      <w:pPr>
        <w:pStyle w:val="Answer"/>
        <w:ind w:left="0"/>
      </w:pPr>
      <w:r w:rsidRPr="002D66F0">
        <w:rPr>
          <w:color w:val="FF0000"/>
        </w:rPr>
        <w:t xml:space="preserve">Learners may find this a useful resource: </w:t>
      </w:r>
      <w:hyperlink r:id="rId7" w:history="1">
        <w:r>
          <w:rPr>
            <w:rStyle w:val="Hyperlink"/>
          </w:rPr>
          <w:t>Just in time - Designing Buildings Wiki</w:t>
        </w:r>
      </w:hyperlink>
    </w:p>
    <w:p w14:paraId="05BAD8DF" w14:textId="77777777" w:rsidR="007F59EA" w:rsidRDefault="007F59EA" w:rsidP="004D0A5C">
      <w:pPr>
        <w:pStyle w:val="Answer"/>
        <w:ind w:left="0"/>
      </w:pPr>
      <w:r w:rsidRPr="004D0A5C">
        <w:t xml:space="preserve"> </w:t>
      </w:r>
    </w:p>
    <w:p w14:paraId="6C1EA16D" w14:textId="77777777" w:rsidR="007F59EA" w:rsidRDefault="007F59EA" w:rsidP="007F59EA">
      <w:pPr>
        <w:pStyle w:val="Answer"/>
        <w:numPr>
          <w:ilvl w:val="0"/>
          <w:numId w:val="39"/>
        </w:numPr>
      </w:pPr>
      <w:r>
        <w:t>List</w:t>
      </w:r>
      <w:r w:rsidRPr="004D0A5C">
        <w:t xml:space="preserve"> </w:t>
      </w:r>
      <w:r>
        <w:t>five</w:t>
      </w:r>
      <w:r w:rsidRPr="004D0A5C">
        <w:t xml:space="preserve"> things you have discovered about </w:t>
      </w:r>
      <w:r>
        <w:t>JIT</w:t>
      </w:r>
      <w:r w:rsidRPr="004D0A5C">
        <w:t xml:space="preserve"> manufacturing</w:t>
      </w:r>
      <w:r>
        <w:t>.</w:t>
      </w:r>
    </w:p>
    <w:p w14:paraId="6E23B833" w14:textId="77777777" w:rsidR="007F59EA" w:rsidRDefault="007F59EA" w:rsidP="004D0A5C">
      <w:pPr>
        <w:pStyle w:val="Answer"/>
      </w:pPr>
    </w:p>
    <w:p w14:paraId="6B5E620E" w14:textId="77777777" w:rsidR="007F59EA" w:rsidRPr="0042135F" w:rsidRDefault="007F59EA" w:rsidP="008A2DED">
      <w:pPr>
        <w:pStyle w:val="Answer"/>
        <w:ind w:left="0" w:firstLine="360"/>
        <w:rPr>
          <w:color w:val="FF0000"/>
        </w:rPr>
      </w:pPr>
      <w:r w:rsidRPr="0042135F">
        <w:rPr>
          <w:color w:val="FF0000"/>
        </w:rPr>
        <w:t>Learners could include:</w:t>
      </w:r>
    </w:p>
    <w:p w14:paraId="1EE491B9" w14:textId="77777777" w:rsidR="007F59EA" w:rsidRDefault="007F59EA" w:rsidP="007F59EA">
      <w:pPr>
        <w:pStyle w:val="Answer"/>
        <w:numPr>
          <w:ilvl w:val="0"/>
          <w:numId w:val="35"/>
        </w:numPr>
        <w:rPr>
          <w:color w:val="FF0000"/>
        </w:rPr>
      </w:pPr>
      <w:r w:rsidRPr="0042135F">
        <w:rPr>
          <w:color w:val="FF0000"/>
        </w:rPr>
        <w:t>The right materials are supplied in the right order, in the right amount at the right time.</w:t>
      </w:r>
    </w:p>
    <w:p w14:paraId="41B72991" w14:textId="77777777" w:rsidR="007F59EA" w:rsidRPr="0042135F" w:rsidRDefault="007F59EA" w:rsidP="007F59EA">
      <w:pPr>
        <w:pStyle w:val="Answer"/>
        <w:numPr>
          <w:ilvl w:val="0"/>
          <w:numId w:val="35"/>
        </w:numPr>
        <w:rPr>
          <w:color w:val="FF0000"/>
        </w:rPr>
      </w:pPr>
      <w:r w:rsidRPr="0042135F">
        <w:rPr>
          <w:color w:val="FF0000"/>
        </w:rPr>
        <w:t xml:space="preserve">The deliveries tend to be regular and in small amounts. </w:t>
      </w:r>
    </w:p>
    <w:p w14:paraId="2AC284D5" w14:textId="77777777" w:rsidR="007F59EA" w:rsidRPr="0042135F" w:rsidRDefault="007F59EA" w:rsidP="007F59EA">
      <w:pPr>
        <w:pStyle w:val="Answer"/>
        <w:numPr>
          <w:ilvl w:val="0"/>
          <w:numId w:val="35"/>
        </w:numPr>
        <w:rPr>
          <w:color w:val="FF0000"/>
        </w:rPr>
      </w:pPr>
      <w:r w:rsidRPr="0042135F">
        <w:rPr>
          <w:color w:val="FF0000"/>
        </w:rPr>
        <w:t>In recent years</w:t>
      </w:r>
      <w:r>
        <w:rPr>
          <w:color w:val="FF0000"/>
        </w:rPr>
        <w:t>,</w:t>
      </w:r>
      <w:r w:rsidRPr="0042135F">
        <w:rPr>
          <w:color w:val="FF0000"/>
        </w:rPr>
        <w:t xml:space="preserve"> the term has been used synonymously with lean manufacturing but this is more specifically focused on reducing waste, which JIT plays a part in.</w:t>
      </w:r>
    </w:p>
    <w:p w14:paraId="036E9B1A" w14:textId="77777777" w:rsidR="007F59EA" w:rsidRPr="0042135F" w:rsidRDefault="007F59EA" w:rsidP="007F59EA">
      <w:pPr>
        <w:pStyle w:val="Answer"/>
        <w:numPr>
          <w:ilvl w:val="0"/>
          <w:numId w:val="35"/>
        </w:numPr>
        <w:rPr>
          <w:color w:val="FF0000"/>
        </w:rPr>
      </w:pPr>
      <w:r>
        <w:rPr>
          <w:color w:val="FF0000"/>
        </w:rPr>
        <w:t>The JIT</w:t>
      </w:r>
      <w:r w:rsidRPr="0042135F">
        <w:rPr>
          <w:color w:val="FF0000"/>
        </w:rPr>
        <w:t xml:space="preserve"> concept is a manufacturing workflow methodology aimed at reducing flow times</w:t>
      </w:r>
      <w:r>
        <w:rPr>
          <w:color w:val="FF0000"/>
        </w:rPr>
        <w:t>.</w:t>
      </w:r>
      <w:r w:rsidRPr="0042135F">
        <w:rPr>
          <w:color w:val="FF0000"/>
        </w:rPr>
        <w:t xml:space="preserve"> </w:t>
      </w:r>
    </w:p>
    <w:p w14:paraId="4540DF01" w14:textId="77777777" w:rsidR="007F59EA" w:rsidRPr="0042135F" w:rsidRDefault="007F59EA" w:rsidP="007F59EA">
      <w:pPr>
        <w:pStyle w:val="Answer"/>
        <w:numPr>
          <w:ilvl w:val="0"/>
          <w:numId w:val="35"/>
        </w:numPr>
        <w:rPr>
          <w:color w:val="FF0000"/>
        </w:rPr>
      </w:pPr>
      <w:r w:rsidRPr="0042135F">
        <w:rPr>
          <w:color w:val="FF0000"/>
        </w:rPr>
        <w:t xml:space="preserve">It can also </w:t>
      </w:r>
      <w:r>
        <w:rPr>
          <w:color w:val="FF0000"/>
        </w:rPr>
        <w:t xml:space="preserve">affect </w:t>
      </w:r>
      <w:r w:rsidRPr="0042135F">
        <w:rPr>
          <w:color w:val="FF0000"/>
        </w:rPr>
        <w:t>costs within production systems and the distribution of materials.</w:t>
      </w:r>
    </w:p>
    <w:p w14:paraId="64B809CB" w14:textId="77777777" w:rsidR="007F59EA" w:rsidRDefault="007F59EA" w:rsidP="004D0A5C">
      <w:pPr>
        <w:pStyle w:val="Answer"/>
        <w:ind w:left="0"/>
        <w:rPr>
          <w:color w:val="FF0000"/>
        </w:rPr>
      </w:pPr>
    </w:p>
    <w:p w14:paraId="035CA830" w14:textId="77777777" w:rsidR="007F59EA" w:rsidRPr="0042135F" w:rsidRDefault="007F59EA" w:rsidP="008A2DED">
      <w:pPr>
        <w:pStyle w:val="Answer"/>
        <w:ind w:left="0" w:firstLine="360"/>
        <w:rPr>
          <w:color w:val="FF0000"/>
        </w:rPr>
      </w:pPr>
      <w:r w:rsidRPr="0042135F">
        <w:rPr>
          <w:color w:val="FF0000"/>
        </w:rPr>
        <w:t>There may be other answers to this question.</w:t>
      </w:r>
    </w:p>
    <w:p w14:paraId="14ACDB15" w14:textId="77777777" w:rsidR="007F59EA" w:rsidRDefault="007F59EA" w:rsidP="004D0A5C">
      <w:pPr>
        <w:pStyle w:val="Answer"/>
      </w:pPr>
    </w:p>
    <w:p w14:paraId="465D7D76" w14:textId="77777777" w:rsidR="007F59EA" w:rsidRDefault="007F59EA" w:rsidP="007F59EA">
      <w:pPr>
        <w:pStyle w:val="Answer"/>
        <w:numPr>
          <w:ilvl w:val="0"/>
          <w:numId w:val="39"/>
        </w:numPr>
      </w:pPr>
      <w:r>
        <w:t xml:space="preserve">Explain </w:t>
      </w:r>
      <w:r w:rsidRPr="004D0A5C">
        <w:t xml:space="preserve">how </w:t>
      </w:r>
      <w:r>
        <w:t>JIT</w:t>
      </w:r>
      <w:r w:rsidRPr="004D0A5C">
        <w:t xml:space="preserve"> is used </w:t>
      </w:r>
      <w:r>
        <w:t>in the construction industry and give some examples</w:t>
      </w:r>
      <w:r w:rsidRPr="004D0A5C">
        <w:t xml:space="preserve">. </w:t>
      </w:r>
    </w:p>
    <w:p w14:paraId="0BA2E0A0" w14:textId="77777777" w:rsidR="007F59EA" w:rsidRDefault="007F59EA" w:rsidP="004D0A5C">
      <w:pPr>
        <w:pStyle w:val="Answer"/>
        <w:ind w:left="720"/>
      </w:pPr>
    </w:p>
    <w:p w14:paraId="02901BEB" w14:textId="77777777" w:rsidR="007F59EA" w:rsidRPr="001D2535" w:rsidRDefault="007F59EA" w:rsidP="008A2DED">
      <w:pPr>
        <w:pStyle w:val="Answer"/>
        <w:ind w:left="0" w:firstLine="360"/>
        <w:rPr>
          <w:color w:val="FF0000"/>
        </w:rPr>
      </w:pPr>
      <w:r w:rsidRPr="001D2535">
        <w:rPr>
          <w:color w:val="FF0000"/>
        </w:rPr>
        <w:t>Learners should be able to identify:</w:t>
      </w:r>
    </w:p>
    <w:p w14:paraId="6D8BA5EA" w14:textId="77777777" w:rsidR="007F59EA" w:rsidRPr="001D2535" w:rsidRDefault="007F59EA" w:rsidP="007F59EA">
      <w:pPr>
        <w:pStyle w:val="Answer"/>
        <w:numPr>
          <w:ilvl w:val="0"/>
          <w:numId w:val="36"/>
        </w:numPr>
        <w:rPr>
          <w:color w:val="FF0000"/>
        </w:rPr>
      </w:pPr>
      <w:r>
        <w:rPr>
          <w:color w:val="FF0000"/>
        </w:rPr>
        <w:t>Ways in which</w:t>
      </w:r>
      <w:r w:rsidRPr="001D2535">
        <w:rPr>
          <w:color w:val="FF0000"/>
        </w:rPr>
        <w:t xml:space="preserve"> JIT</w:t>
      </w:r>
      <w:r>
        <w:rPr>
          <w:color w:val="FF0000"/>
        </w:rPr>
        <w:t xml:space="preserve"> </w:t>
      </w:r>
      <w:r w:rsidRPr="001D2535">
        <w:rPr>
          <w:color w:val="FF0000"/>
        </w:rPr>
        <w:t xml:space="preserve">can be used to order materials to be ready </w:t>
      </w:r>
      <w:r>
        <w:rPr>
          <w:color w:val="FF0000"/>
        </w:rPr>
        <w:t>‘</w:t>
      </w:r>
      <w:r w:rsidRPr="001D2535">
        <w:rPr>
          <w:color w:val="FF0000"/>
        </w:rPr>
        <w:t>just in time</w:t>
      </w:r>
      <w:r>
        <w:rPr>
          <w:color w:val="FF0000"/>
        </w:rPr>
        <w:t>’</w:t>
      </w:r>
      <w:r w:rsidRPr="001D2535">
        <w:rPr>
          <w:color w:val="FF0000"/>
        </w:rPr>
        <w:t xml:space="preserve">, reducing storage/inventory of materials on site. This can be advantageous as it reduces damage to materials in storage </w:t>
      </w:r>
      <w:r>
        <w:rPr>
          <w:color w:val="FF0000"/>
        </w:rPr>
        <w:t xml:space="preserve">on construction sites </w:t>
      </w:r>
      <w:r w:rsidRPr="001D2535">
        <w:rPr>
          <w:color w:val="FF0000"/>
        </w:rPr>
        <w:t xml:space="preserve">and can </w:t>
      </w:r>
      <w:r>
        <w:rPr>
          <w:color w:val="FF0000"/>
        </w:rPr>
        <w:t xml:space="preserve">also </w:t>
      </w:r>
      <w:r w:rsidRPr="001D2535">
        <w:rPr>
          <w:color w:val="FF0000"/>
        </w:rPr>
        <w:t xml:space="preserve">reduce </w:t>
      </w:r>
      <w:r>
        <w:rPr>
          <w:color w:val="FF0000"/>
        </w:rPr>
        <w:t>‘</w:t>
      </w:r>
      <w:r w:rsidRPr="001D2535">
        <w:rPr>
          <w:color w:val="FF0000"/>
        </w:rPr>
        <w:t>clutter</w:t>
      </w:r>
      <w:r>
        <w:rPr>
          <w:color w:val="FF0000"/>
        </w:rPr>
        <w:t>’</w:t>
      </w:r>
      <w:r w:rsidRPr="001D2535">
        <w:rPr>
          <w:color w:val="FF0000"/>
        </w:rPr>
        <w:t xml:space="preserve">, particularly on small or awkward sites where space is a premium. </w:t>
      </w:r>
    </w:p>
    <w:p w14:paraId="2168EDE9" w14:textId="77777777" w:rsidR="007F59EA" w:rsidRPr="001D2535" w:rsidRDefault="007F59EA" w:rsidP="007F59EA">
      <w:pPr>
        <w:pStyle w:val="Answer"/>
        <w:numPr>
          <w:ilvl w:val="0"/>
          <w:numId w:val="36"/>
        </w:numPr>
        <w:rPr>
          <w:color w:val="FF0000"/>
        </w:rPr>
      </w:pPr>
      <w:r w:rsidRPr="001D2535">
        <w:rPr>
          <w:color w:val="FF0000"/>
        </w:rPr>
        <w:t>It can also ensure materials are not wasted (ordering just the right number of resources).</w:t>
      </w:r>
    </w:p>
    <w:p w14:paraId="517BBD6A" w14:textId="77777777" w:rsidR="007F59EA" w:rsidRDefault="007F59EA" w:rsidP="007F59EA">
      <w:pPr>
        <w:pStyle w:val="Answer"/>
        <w:numPr>
          <w:ilvl w:val="0"/>
          <w:numId w:val="36"/>
        </w:numPr>
        <w:rPr>
          <w:color w:val="FF0000"/>
        </w:rPr>
      </w:pPr>
      <w:r w:rsidRPr="001D2535">
        <w:rPr>
          <w:color w:val="FF0000"/>
        </w:rPr>
        <w:t>It means that with good scheduling, work can be completed without delays</w:t>
      </w:r>
      <w:r>
        <w:rPr>
          <w:color w:val="FF0000"/>
        </w:rPr>
        <w:t xml:space="preserve"> thereby</w:t>
      </w:r>
      <w:r w:rsidRPr="001D2535">
        <w:rPr>
          <w:color w:val="FF0000"/>
        </w:rPr>
        <w:t xml:space="preserve"> increasing efficiency</w:t>
      </w:r>
      <w:r>
        <w:rPr>
          <w:color w:val="FF0000"/>
        </w:rPr>
        <w:t>.</w:t>
      </w:r>
    </w:p>
    <w:p w14:paraId="131E6713" w14:textId="77777777" w:rsidR="007F59EA" w:rsidRPr="001D2535" w:rsidRDefault="007F59EA" w:rsidP="007F59EA">
      <w:pPr>
        <w:pStyle w:val="Answer"/>
        <w:numPr>
          <w:ilvl w:val="0"/>
          <w:numId w:val="36"/>
        </w:numPr>
        <w:rPr>
          <w:color w:val="FF0000"/>
        </w:rPr>
      </w:pPr>
      <w:r>
        <w:rPr>
          <w:color w:val="FF0000"/>
        </w:rPr>
        <w:t>Examples of materials could include ready-mixed concrete, windows or cladding.</w:t>
      </w:r>
    </w:p>
    <w:p w14:paraId="1064F608" w14:textId="77777777" w:rsidR="007F59EA" w:rsidRDefault="007F59EA" w:rsidP="004D0A5C">
      <w:pPr>
        <w:pStyle w:val="Answer"/>
        <w:ind w:left="0"/>
      </w:pPr>
    </w:p>
    <w:p w14:paraId="0C3F583E" w14:textId="77777777" w:rsidR="007F59EA" w:rsidRDefault="007F59EA" w:rsidP="007F59EA">
      <w:pPr>
        <w:pStyle w:val="Answer"/>
        <w:numPr>
          <w:ilvl w:val="0"/>
          <w:numId w:val="39"/>
        </w:numPr>
      </w:pPr>
      <w:r w:rsidRPr="004D0A5C">
        <w:t xml:space="preserve">Which industry did JIT originate within? </w:t>
      </w:r>
    </w:p>
    <w:p w14:paraId="7528F300" w14:textId="77777777" w:rsidR="007F59EA" w:rsidRDefault="007F59EA" w:rsidP="004D0A5C">
      <w:pPr>
        <w:pStyle w:val="Answer"/>
        <w:ind w:left="720"/>
      </w:pPr>
    </w:p>
    <w:p w14:paraId="3EFF34D8" w14:textId="77777777" w:rsidR="007F59EA" w:rsidRPr="00EB6998" w:rsidRDefault="007F59EA" w:rsidP="008A2DED">
      <w:pPr>
        <w:pStyle w:val="Answer"/>
        <w:ind w:left="0" w:firstLine="360"/>
        <w:rPr>
          <w:color w:val="FF0000"/>
        </w:rPr>
      </w:pPr>
      <w:r w:rsidRPr="00EB6998">
        <w:rPr>
          <w:color w:val="FF0000"/>
        </w:rPr>
        <w:t>It originated in the motor industry with Toyota.</w:t>
      </w:r>
    </w:p>
    <w:p w14:paraId="5F9B2765" w14:textId="77777777" w:rsidR="007F59EA" w:rsidRDefault="007F59EA" w:rsidP="004D0A5C">
      <w:pPr>
        <w:pStyle w:val="Answer"/>
        <w:ind w:left="0"/>
      </w:pPr>
    </w:p>
    <w:p w14:paraId="5E43413B" w14:textId="77777777" w:rsidR="007F59EA" w:rsidRDefault="007F59EA" w:rsidP="007F59EA">
      <w:pPr>
        <w:pStyle w:val="Answer"/>
        <w:numPr>
          <w:ilvl w:val="0"/>
          <w:numId w:val="39"/>
        </w:numPr>
      </w:pPr>
      <w:r>
        <w:t>Describe</w:t>
      </w:r>
      <w:r w:rsidRPr="004D0A5C">
        <w:t xml:space="preserve"> the advantages </w:t>
      </w:r>
      <w:r>
        <w:t>of JIT</w:t>
      </w:r>
      <w:r w:rsidRPr="004D0A5C">
        <w:t xml:space="preserve">? </w:t>
      </w:r>
    </w:p>
    <w:p w14:paraId="552A51B8" w14:textId="77777777" w:rsidR="007F59EA" w:rsidRDefault="007F59EA" w:rsidP="00EB76C7">
      <w:pPr>
        <w:pStyle w:val="Answer"/>
        <w:ind w:left="0"/>
        <w:rPr>
          <w:color w:val="FF0000"/>
        </w:rPr>
      </w:pPr>
    </w:p>
    <w:p w14:paraId="538DDF27" w14:textId="77777777" w:rsidR="007F59EA" w:rsidRPr="00EB76C7" w:rsidRDefault="007F59EA" w:rsidP="008A2DED">
      <w:pPr>
        <w:pStyle w:val="Answer"/>
        <w:ind w:left="0" w:firstLine="360"/>
        <w:rPr>
          <w:color w:val="FF0000"/>
        </w:rPr>
      </w:pPr>
      <w:r w:rsidRPr="0042135F">
        <w:rPr>
          <w:color w:val="FF0000"/>
        </w:rPr>
        <w:t>Learners could include:</w:t>
      </w:r>
    </w:p>
    <w:p w14:paraId="04B6B6CF" w14:textId="77777777" w:rsidR="007F59EA" w:rsidRPr="00400291" w:rsidRDefault="007F59EA" w:rsidP="007F59EA">
      <w:pPr>
        <w:pStyle w:val="Answer"/>
        <w:numPr>
          <w:ilvl w:val="0"/>
          <w:numId w:val="37"/>
        </w:numPr>
        <w:rPr>
          <w:color w:val="FF0000"/>
        </w:rPr>
      </w:pPr>
      <w:r>
        <w:rPr>
          <w:color w:val="FF0000"/>
        </w:rPr>
        <w:t>JIT can eliminate</w:t>
      </w:r>
      <w:r w:rsidRPr="00400291">
        <w:rPr>
          <w:color w:val="FF0000"/>
        </w:rPr>
        <w:t xml:space="preserve"> waste in production.</w:t>
      </w:r>
    </w:p>
    <w:p w14:paraId="708FDC4B" w14:textId="77777777" w:rsidR="007F59EA" w:rsidRPr="00400291" w:rsidRDefault="007F59EA" w:rsidP="007F59EA">
      <w:pPr>
        <w:pStyle w:val="Answer"/>
        <w:numPr>
          <w:ilvl w:val="0"/>
          <w:numId w:val="37"/>
        </w:numPr>
        <w:rPr>
          <w:color w:val="FF0000"/>
        </w:rPr>
      </w:pPr>
      <w:r w:rsidRPr="00400291">
        <w:rPr>
          <w:color w:val="FF0000"/>
        </w:rPr>
        <w:lastRenderedPageBreak/>
        <w:t xml:space="preserve">The JIT approach can reduce the cost of inventories and inventory requirements and </w:t>
      </w:r>
      <w:r>
        <w:rPr>
          <w:color w:val="FF0000"/>
        </w:rPr>
        <w:t xml:space="preserve">it can </w:t>
      </w:r>
      <w:r w:rsidRPr="00400291">
        <w:rPr>
          <w:color w:val="FF0000"/>
        </w:rPr>
        <w:t>reduce the requirement for storage space.</w:t>
      </w:r>
    </w:p>
    <w:p w14:paraId="5A0312D2" w14:textId="77777777" w:rsidR="007F59EA" w:rsidRPr="00400291" w:rsidRDefault="007F59EA" w:rsidP="007F59EA">
      <w:pPr>
        <w:pStyle w:val="Answer"/>
        <w:numPr>
          <w:ilvl w:val="0"/>
          <w:numId w:val="37"/>
        </w:numPr>
        <w:rPr>
          <w:color w:val="FF0000"/>
        </w:rPr>
      </w:pPr>
      <w:r w:rsidRPr="00400291">
        <w:rPr>
          <w:color w:val="FF0000"/>
        </w:rPr>
        <w:t xml:space="preserve">JIT can create a stabilised work schedule. </w:t>
      </w:r>
    </w:p>
    <w:p w14:paraId="42F5D995" w14:textId="77777777" w:rsidR="007F59EA" w:rsidRPr="00400291" w:rsidRDefault="007F59EA" w:rsidP="007F59EA">
      <w:pPr>
        <w:pStyle w:val="Answer"/>
        <w:numPr>
          <w:ilvl w:val="0"/>
          <w:numId w:val="37"/>
        </w:numPr>
        <w:rPr>
          <w:color w:val="FF0000"/>
        </w:rPr>
      </w:pPr>
      <w:r w:rsidRPr="00400291">
        <w:rPr>
          <w:color w:val="FF0000"/>
        </w:rPr>
        <w:t>JIT can establish long-term supplier-customer relationships.</w:t>
      </w:r>
    </w:p>
    <w:p w14:paraId="6CA8F40E" w14:textId="77777777" w:rsidR="007F59EA" w:rsidRDefault="007F59EA" w:rsidP="004D0A5C">
      <w:pPr>
        <w:pStyle w:val="Answer"/>
        <w:ind w:left="0"/>
      </w:pPr>
    </w:p>
    <w:p w14:paraId="28A7AF81" w14:textId="77777777" w:rsidR="007F59EA" w:rsidRDefault="007F59EA" w:rsidP="007F59EA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4D0A5C">
        <w:rPr>
          <w:rFonts w:cs="Arial"/>
          <w:szCs w:val="22"/>
        </w:rPr>
        <w:t xml:space="preserve">Describe the </w:t>
      </w:r>
      <w:r>
        <w:rPr>
          <w:rFonts w:cs="Arial"/>
          <w:szCs w:val="22"/>
        </w:rPr>
        <w:t>dis</w:t>
      </w:r>
      <w:r w:rsidRPr="004D0A5C">
        <w:rPr>
          <w:rFonts w:cs="Arial"/>
          <w:szCs w:val="22"/>
        </w:rPr>
        <w:t xml:space="preserve">advantages of </w:t>
      </w:r>
      <w:r>
        <w:rPr>
          <w:rFonts w:cs="Arial"/>
          <w:szCs w:val="22"/>
        </w:rPr>
        <w:t>JIT</w:t>
      </w:r>
      <w:r w:rsidRPr="004D0A5C">
        <w:rPr>
          <w:rFonts w:cs="Arial"/>
          <w:szCs w:val="22"/>
        </w:rPr>
        <w:t xml:space="preserve">? </w:t>
      </w:r>
    </w:p>
    <w:p w14:paraId="4404A96D" w14:textId="77777777" w:rsidR="007F59EA" w:rsidRDefault="007F59EA" w:rsidP="00EB76C7">
      <w:pPr>
        <w:pStyle w:val="Answer"/>
        <w:ind w:left="0"/>
        <w:rPr>
          <w:color w:val="FF0000"/>
        </w:rPr>
      </w:pPr>
    </w:p>
    <w:p w14:paraId="01E491F8" w14:textId="77777777" w:rsidR="007F59EA" w:rsidRPr="00EB76C7" w:rsidRDefault="007F59EA" w:rsidP="008A2DED">
      <w:pPr>
        <w:pStyle w:val="Answer"/>
        <w:ind w:left="0" w:firstLine="360"/>
        <w:rPr>
          <w:color w:val="FF0000"/>
        </w:rPr>
      </w:pPr>
      <w:r w:rsidRPr="0042135F">
        <w:rPr>
          <w:color w:val="FF0000"/>
        </w:rPr>
        <w:t>Learners could include:</w:t>
      </w:r>
    </w:p>
    <w:p w14:paraId="38C082A1" w14:textId="77777777" w:rsidR="007F59EA" w:rsidRPr="00065719" w:rsidRDefault="007F59EA" w:rsidP="007F59EA">
      <w:pPr>
        <w:numPr>
          <w:ilvl w:val="0"/>
          <w:numId w:val="38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JIT does</w:t>
      </w:r>
      <w:r w:rsidRPr="00065719">
        <w:rPr>
          <w:rFonts w:cs="Arial"/>
          <w:color w:val="FF0000"/>
          <w:szCs w:val="22"/>
        </w:rPr>
        <w:t xml:space="preserve"> not cope well with sudden changes to demand and supply.</w:t>
      </w:r>
    </w:p>
    <w:p w14:paraId="4C60226C" w14:textId="77777777" w:rsidR="007F59EA" w:rsidRPr="00065719" w:rsidRDefault="007F59EA" w:rsidP="007F59EA">
      <w:pPr>
        <w:numPr>
          <w:ilvl w:val="0"/>
          <w:numId w:val="38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 </w:t>
      </w:r>
      <w:r w:rsidRPr="00065719">
        <w:rPr>
          <w:rFonts w:cs="Arial"/>
          <w:color w:val="FF0000"/>
          <w:szCs w:val="22"/>
        </w:rPr>
        <w:t xml:space="preserve">purchasing philosophy </w:t>
      </w:r>
      <w:r>
        <w:rPr>
          <w:rFonts w:cs="Arial"/>
          <w:color w:val="FF0000"/>
          <w:szCs w:val="22"/>
        </w:rPr>
        <w:t>must be developed to support</w:t>
      </w:r>
      <w:r w:rsidRPr="00065719">
        <w:rPr>
          <w:rFonts w:cs="Arial"/>
          <w:color w:val="FF0000"/>
          <w:szCs w:val="22"/>
        </w:rPr>
        <w:t xml:space="preserve"> frequent small purchases.</w:t>
      </w:r>
    </w:p>
    <w:p w14:paraId="1F15621A" w14:textId="77777777" w:rsidR="007F59EA" w:rsidRPr="00065719" w:rsidRDefault="007F59EA" w:rsidP="007F59EA">
      <w:pPr>
        <w:numPr>
          <w:ilvl w:val="0"/>
          <w:numId w:val="38"/>
        </w:numPr>
        <w:rPr>
          <w:rFonts w:cs="Arial"/>
          <w:color w:val="FF0000"/>
          <w:szCs w:val="22"/>
        </w:rPr>
      </w:pPr>
      <w:r w:rsidRPr="00065719">
        <w:rPr>
          <w:rFonts w:cs="Arial"/>
          <w:color w:val="FF0000"/>
          <w:szCs w:val="22"/>
        </w:rPr>
        <w:t>Implementing the system can be challenging and time-consuming.</w:t>
      </w:r>
    </w:p>
    <w:p w14:paraId="12614342" w14:textId="77777777" w:rsidR="007F59EA" w:rsidRPr="00065719" w:rsidRDefault="007F59EA" w:rsidP="007F59EA">
      <w:pPr>
        <w:numPr>
          <w:ilvl w:val="0"/>
          <w:numId w:val="38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E</w:t>
      </w:r>
      <w:r w:rsidRPr="00065719">
        <w:rPr>
          <w:rFonts w:cs="Arial"/>
          <w:color w:val="FF0000"/>
          <w:szCs w:val="22"/>
        </w:rPr>
        <w:t>mployee discipline</w:t>
      </w:r>
      <w:r>
        <w:rPr>
          <w:rFonts w:cs="Arial"/>
          <w:color w:val="FF0000"/>
          <w:szCs w:val="22"/>
        </w:rPr>
        <w:t xml:space="preserve"> must be encouraged and managed</w:t>
      </w:r>
      <w:r w:rsidRPr="00065719">
        <w:rPr>
          <w:rFonts w:cs="Arial"/>
          <w:color w:val="FF0000"/>
          <w:szCs w:val="22"/>
        </w:rPr>
        <w:t>.</w:t>
      </w:r>
    </w:p>
    <w:p w14:paraId="385DFD37" w14:textId="77777777" w:rsidR="007F59EA" w:rsidRPr="00065719" w:rsidRDefault="007F59EA" w:rsidP="007F59EA">
      <w:pPr>
        <w:numPr>
          <w:ilvl w:val="0"/>
          <w:numId w:val="38"/>
        </w:numPr>
        <w:rPr>
          <w:rFonts w:cs="Arial"/>
          <w:color w:val="FF0000"/>
          <w:szCs w:val="22"/>
        </w:rPr>
      </w:pPr>
      <w:r w:rsidRPr="00065719">
        <w:rPr>
          <w:rFonts w:cs="Arial"/>
          <w:color w:val="FF0000"/>
          <w:szCs w:val="22"/>
        </w:rPr>
        <w:t xml:space="preserve">Purchasers may not get the benefit of </w:t>
      </w:r>
      <w:r>
        <w:rPr>
          <w:rFonts w:cs="Arial"/>
          <w:color w:val="FF0000"/>
          <w:szCs w:val="22"/>
        </w:rPr>
        <w:t xml:space="preserve">a </w:t>
      </w:r>
      <w:r w:rsidRPr="00065719">
        <w:rPr>
          <w:rFonts w:cs="Arial"/>
          <w:color w:val="FF0000"/>
          <w:szCs w:val="22"/>
        </w:rPr>
        <w:t>discount for bulk purchases.</w:t>
      </w:r>
    </w:p>
    <w:p w14:paraId="08C7F057" w14:textId="77777777" w:rsidR="007F59EA" w:rsidRDefault="007F59EA" w:rsidP="00EB76C7"/>
    <w:p w14:paraId="795BE669" w14:textId="77777777" w:rsidR="007F59EA" w:rsidRPr="00065719" w:rsidRDefault="007F59EA" w:rsidP="007F59EA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4D0A5C">
        <w:t>Create an information sheet or poster promoting the benefits of JIT</w:t>
      </w:r>
      <w:r>
        <w:t>.</w:t>
      </w:r>
    </w:p>
    <w:p w14:paraId="55A33BCF" w14:textId="77777777" w:rsidR="007F59EA" w:rsidRPr="00065719" w:rsidRDefault="007F59EA" w:rsidP="00065719">
      <w:pPr>
        <w:pStyle w:val="ListParagraph"/>
        <w:rPr>
          <w:rFonts w:cs="Arial"/>
          <w:szCs w:val="22"/>
        </w:rPr>
      </w:pPr>
    </w:p>
    <w:p w14:paraId="723A632A" w14:textId="77777777" w:rsidR="007F59EA" w:rsidRPr="00065719" w:rsidRDefault="007F59EA" w:rsidP="008A2DED">
      <w:pPr>
        <w:ind w:left="360"/>
        <w:rPr>
          <w:rFonts w:cs="Arial"/>
          <w:color w:val="FF0000"/>
          <w:szCs w:val="22"/>
        </w:rPr>
      </w:pPr>
      <w:r w:rsidRPr="00065719">
        <w:rPr>
          <w:rFonts w:cs="Arial"/>
          <w:color w:val="FF0000"/>
          <w:szCs w:val="22"/>
        </w:rPr>
        <w:t xml:space="preserve">Assess learners’ posters </w:t>
      </w:r>
      <w:r>
        <w:rPr>
          <w:rFonts w:cs="Arial"/>
          <w:color w:val="FF0000"/>
          <w:szCs w:val="22"/>
        </w:rPr>
        <w:t>as assignments or ask them to</w:t>
      </w:r>
      <w:r w:rsidRPr="00065719">
        <w:rPr>
          <w:rFonts w:cs="Arial"/>
          <w:color w:val="FF0000"/>
          <w:szCs w:val="22"/>
        </w:rPr>
        <w:t xml:space="preserve"> present and discuss</w:t>
      </w:r>
      <w:r>
        <w:rPr>
          <w:rFonts w:cs="Arial"/>
          <w:color w:val="FF0000"/>
          <w:szCs w:val="22"/>
        </w:rPr>
        <w:t xml:space="preserve"> their posters</w:t>
      </w:r>
      <w:r w:rsidRPr="00065719">
        <w:rPr>
          <w:rFonts w:cs="Arial"/>
          <w:color w:val="FF0000"/>
          <w:szCs w:val="22"/>
        </w:rPr>
        <w:t xml:space="preserve"> in </w:t>
      </w:r>
      <w:r>
        <w:rPr>
          <w:rFonts w:cs="Arial"/>
          <w:color w:val="FF0000"/>
          <w:szCs w:val="22"/>
        </w:rPr>
        <w:t xml:space="preserve">a </w:t>
      </w:r>
      <w:r w:rsidRPr="00065719">
        <w:rPr>
          <w:rFonts w:cs="Arial"/>
          <w:color w:val="FF0000"/>
          <w:szCs w:val="22"/>
        </w:rPr>
        <w:t>class</w:t>
      </w:r>
      <w:r>
        <w:rPr>
          <w:rFonts w:cs="Arial"/>
          <w:color w:val="FF0000"/>
          <w:szCs w:val="22"/>
        </w:rPr>
        <w:t xml:space="preserve"> setting</w:t>
      </w:r>
      <w:r w:rsidRPr="00065719">
        <w:rPr>
          <w:rFonts w:cs="Arial"/>
          <w:color w:val="FF0000"/>
          <w:szCs w:val="22"/>
        </w:rPr>
        <w:t>.</w:t>
      </w:r>
    </w:p>
    <w:p w14:paraId="3B8D422C" w14:textId="77777777" w:rsidR="00474F67" w:rsidRDefault="00474F67" w:rsidP="00474F67">
      <w:pPr>
        <w:rPr>
          <w:rFonts w:cs="Arial"/>
          <w:szCs w:val="22"/>
        </w:rPr>
      </w:pPr>
    </w:p>
    <w:p w14:paraId="353057F8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5905E" w14:textId="77777777" w:rsidR="00E713DF" w:rsidRDefault="00E713DF">
      <w:pPr>
        <w:spacing w:before="0" w:after="0"/>
      </w:pPr>
      <w:r>
        <w:separator/>
      </w:r>
    </w:p>
  </w:endnote>
  <w:endnote w:type="continuationSeparator" w:id="0">
    <w:p w14:paraId="18010B55" w14:textId="77777777" w:rsidR="00E713DF" w:rsidRDefault="00E713D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F0F9C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AFFA4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8517D62" wp14:editId="0943E94E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6AE0712" w14:textId="63D673E0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A71807" w:rsidRPr="00A71807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D5210EE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517D6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26AE0712" w14:textId="63D673E0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A71807" w:rsidRPr="00A71807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D5210EE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D59FA81" wp14:editId="4FEBDDEF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0F601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421B4" w14:textId="77777777" w:rsidR="00E713DF" w:rsidRDefault="00E713DF">
      <w:pPr>
        <w:spacing w:before="0" w:after="0"/>
      </w:pPr>
      <w:r>
        <w:separator/>
      </w:r>
    </w:p>
  </w:footnote>
  <w:footnote w:type="continuationSeparator" w:id="0">
    <w:p w14:paraId="37A84357" w14:textId="77777777" w:rsidR="00E713DF" w:rsidRDefault="00E713D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57897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4C4FA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1211C10" wp14:editId="7E3E65A7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0DE565CB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ACEC1B0" wp14:editId="28E946E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6F4DB2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E0D1E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257049"/>
    <w:multiLevelType w:val="hybridMultilevel"/>
    <w:tmpl w:val="D7E63ECE"/>
    <w:lvl w:ilvl="0" w:tplc="D4BA59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CA95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244C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562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D27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4EA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942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46FE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4CE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12C59"/>
    <w:multiLevelType w:val="hybridMultilevel"/>
    <w:tmpl w:val="41E2C5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E1515A"/>
    <w:multiLevelType w:val="hybridMultilevel"/>
    <w:tmpl w:val="1544534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233557"/>
    <w:multiLevelType w:val="hybridMultilevel"/>
    <w:tmpl w:val="FB326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A40B40"/>
    <w:multiLevelType w:val="hybridMultilevel"/>
    <w:tmpl w:val="8E084126"/>
    <w:lvl w:ilvl="0" w:tplc="9D380F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5C5D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BEFA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3AC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A858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8028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AC54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F29A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E4AE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926843328">
    <w:abstractNumId w:val="4"/>
  </w:num>
  <w:num w:numId="2" w16cid:durableId="10761053">
    <w:abstractNumId w:val="17"/>
  </w:num>
  <w:num w:numId="3" w16cid:durableId="616839385">
    <w:abstractNumId w:val="24"/>
  </w:num>
  <w:num w:numId="4" w16cid:durableId="1954436335">
    <w:abstractNumId w:val="19"/>
  </w:num>
  <w:num w:numId="5" w16cid:durableId="719674721">
    <w:abstractNumId w:val="8"/>
  </w:num>
  <w:num w:numId="6" w16cid:durableId="1137143693">
    <w:abstractNumId w:val="18"/>
  </w:num>
  <w:num w:numId="7" w16cid:durableId="225338123">
    <w:abstractNumId w:val="8"/>
  </w:num>
  <w:num w:numId="8" w16cid:durableId="665285020">
    <w:abstractNumId w:val="1"/>
  </w:num>
  <w:num w:numId="9" w16cid:durableId="1354918123">
    <w:abstractNumId w:val="8"/>
    <w:lvlOverride w:ilvl="0">
      <w:startOverride w:val="1"/>
    </w:lvlOverride>
  </w:num>
  <w:num w:numId="10" w16cid:durableId="1278291433">
    <w:abstractNumId w:val="20"/>
  </w:num>
  <w:num w:numId="11" w16cid:durableId="15741930">
    <w:abstractNumId w:val="15"/>
  </w:num>
  <w:num w:numId="12" w16cid:durableId="2111391549">
    <w:abstractNumId w:val="5"/>
  </w:num>
  <w:num w:numId="13" w16cid:durableId="682896236">
    <w:abstractNumId w:val="14"/>
  </w:num>
  <w:num w:numId="14" w16cid:durableId="1390416010">
    <w:abstractNumId w:val="21"/>
  </w:num>
  <w:num w:numId="15" w16cid:durableId="1382556632">
    <w:abstractNumId w:val="12"/>
  </w:num>
  <w:num w:numId="16" w16cid:durableId="670185832">
    <w:abstractNumId w:val="6"/>
  </w:num>
  <w:num w:numId="17" w16cid:durableId="1163202138">
    <w:abstractNumId w:val="27"/>
  </w:num>
  <w:num w:numId="18" w16cid:durableId="1874810184">
    <w:abstractNumId w:val="28"/>
  </w:num>
  <w:num w:numId="19" w16cid:durableId="1789736675">
    <w:abstractNumId w:val="3"/>
  </w:num>
  <w:num w:numId="20" w16cid:durableId="1171794240">
    <w:abstractNumId w:val="2"/>
  </w:num>
  <w:num w:numId="21" w16cid:durableId="1280529742">
    <w:abstractNumId w:val="10"/>
  </w:num>
  <w:num w:numId="22" w16cid:durableId="248344881">
    <w:abstractNumId w:val="10"/>
    <w:lvlOverride w:ilvl="0">
      <w:startOverride w:val="1"/>
    </w:lvlOverride>
  </w:num>
  <w:num w:numId="23" w16cid:durableId="1698118481">
    <w:abstractNumId w:val="26"/>
  </w:num>
  <w:num w:numId="24" w16cid:durableId="44136423">
    <w:abstractNumId w:val="10"/>
    <w:lvlOverride w:ilvl="0">
      <w:startOverride w:val="1"/>
    </w:lvlOverride>
  </w:num>
  <w:num w:numId="25" w16cid:durableId="1286500123">
    <w:abstractNumId w:val="10"/>
    <w:lvlOverride w:ilvl="0">
      <w:startOverride w:val="1"/>
    </w:lvlOverride>
  </w:num>
  <w:num w:numId="26" w16cid:durableId="881944481">
    <w:abstractNumId w:val="11"/>
  </w:num>
  <w:num w:numId="27" w16cid:durableId="220481835">
    <w:abstractNumId w:val="22"/>
  </w:num>
  <w:num w:numId="28" w16cid:durableId="356548196">
    <w:abstractNumId w:val="10"/>
    <w:lvlOverride w:ilvl="0">
      <w:startOverride w:val="1"/>
    </w:lvlOverride>
  </w:num>
  <w:num w:numId="29" w16cid:durableId="730152528">
    <w:abstractNumId w:val="23"/>
  </w:num>
  <w:num w:numId="30" w16cid:durableId="54623362">
    <w:abstractNumId w:val="10"/>
  </w:num>
  <w:num w:numId="31" w16cid:durableId="1912081266">
    <w:abstractNumId w:val="10"/>
    <w:lvlOverride w:ilvl="0">
      <w:startOverride w:val="1"/>
    </w:lvlOverride>
  </w:num>
  <w:num w:numId="32" w16cid:durableId="1071848248">
    <w:abstractNumId w:val="10"/>
    <w:lvlOverride w:ilvl="0">
      <w:startOverride w:val="1"/>
    </w:lvlOverride>
  </w:num>
  <w:num w:numId="33" w16cid:durableId="1512404942">
    <w:abstractNumId w:val="0"/>
  </w:num>
  <w:num w:numId="34" w16cid:durableId="1761413784">
    <w:abstractNumId w:val="13"/>
  </w:num>
  <w:num w:numId="35" w16cid:durableId="623125121">
    <w:abstractNumId w:val="25"/>
  </w:num>
  <w:num w:numId="36" w16cid:durableId="1070270707">
    <w:abstractNumId w:val="9"/>
  </w:num>
  <w:num w:numId="37" w16cid:durableId="1789202378">
    <w:abstractNumId w:val="29"/>
  </w:num>
  <w:num w:numId="38" w16cid:durableId="969362780">
    <w:abstractNumId w:val="7"/>
  </w:num>
  <w:num w:numId="39" w16cid:durableId="15222796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59EA"/>
    <w:rsid w:val="000033BD"/>
    <w:rsid w:val="00082C62"/>
    <w:rsid w:val="000B203B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59EA"/>
    <w:rsid w:val="008C1F1C"/>
    <w:rsid w:val="008D47A6"/>
    <w:rsid w:val="008F087B"/>
    <w:rsid w:val="009975A0"/>
    <w:rsid w:val="009C5C6E"/>
    <w:rsid w:val="00A2454C"/>
    <w:rsid w:val="00A71807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E167A0"/>
    <w:rsid w:val="00E713DF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591227"/>
  <w15:docId w15:val="{C553A1B5-1A0D-473A-B8AE-2D5007C4A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7F59EA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7F59EA"/>
    <w:rPr>
      <w:color w:val="0000FF"/>
      <w:u w:val="single"/>
    </w:rPr>
  </w:style>
  <w:style w:type="paragraph" w:styleId="Revision">
    <w:name w:val="Revision"/>
    <w:hidden/>
    <w:semiHidden/>
    <w:rsid w:val="00A7180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designingbuildings.co.uk/wiki/Just_in_tim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</TotalTime>
  <Pages>2</Pages>
  <Words>403</Words>
  <Characters>2233</Characters>
  <Application>Microsoft Office Word</Application>
  <DocSecurity>0</DocSecurity>
  <Lines>203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2021-09-24T11:14:00Z</dcterms:created>
  <dcterms:modified xsi:type="dcterms:W3CDTF">2025-11-12T21:44:00Z</dcterms:modified>
</cp:coreProperties>
</file>